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0AECE" w14:textId="77777777" w:rsidR="00FD1FDB" w:rsidRPr="00B169DF" w:rsidRDefault="00CD6897" w:rsidP="00FD1FD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D1FDB" w:rsidRPr="004919F0">
        <w:rPr>
          <w:rFonts w:ascii="Corbel" w:hAnsi="Corbel"/>
          <w:bCs/>
          <w:i/>
        </w:rPr>
        <w:t>Załącznik nr 1.5 do Zarządzenia Rektora UR nr 61/2025</w:t>
      </w:r>
    </w:p>
    <w:p w14:paraId="55800914" w14:textId="77777777" w:rsidR="00BF52E3" w:rsidRDefault="00BF52E3" w:rsidP="00BF52E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BE91A49" w14:textId="2570E651" w:rsidR="00BF52E3" w:rsidRDefault="00BF52E3" w:rsidP="00BF52E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BC19DE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BC19DE">
        <w:rPr>
          <w:rFonts w:ascii="Corbel" w:hAnsi="Corbel"/>
          <w:i/>
          <w:smallCaps/>
          <w:sz w:val="24"/>
          <w:szCs w:val="24"/>
        </w:rPr>
        <w:t>8</w:t>
      </w:r>
    </w:p>
    <w:p w14:paraId="28A22A14" w14:textId="77777777" w:rsidR="00BF52E3" w:rsidRDefault="00BF52E3" w:rsidP="00BF52E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03506A6" w14:textId="232EB679" w:rsidR="00BF52E3" w:rsidRDefault="00BF52E3" w:rsidP="00BF52E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BC19DE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BC19DE">
        <w:rPr>
          <w:rFonts w:ascii="Corbel" w:hAnsi="Corbel"/>
          <w:sz w:val="20"/>
          <w:szCs w:val="20"/>
        </w:rPr>
        <w:t>8</w:t>
      </w:r>
    </w:p>
    <w:p w14:paraId="07B910CE" w14:textId="7C3AC07B" w:rsidR="0085747A" w:rsidRPr="009C54AE" w:rsidRDefault="0085747A" w:rsidP="00FD1FD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1C65DB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9C8ACB" w14:textId="77777777" w:rsidTr="00FD1FDB">
        <w:tc>
          <w:tcPr>
            <w:tcW w:w="2694" w:type="dxa"/>
            <w:vAlign w:val="center"/>
          </w:tcPr>
          <w:p w14:paraId="120710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15925B" w14:textId="2FF656BC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wielokulturowości</w:t>
            </w:r>
          </w:p>
        </w:tc>
      </w:tr>
      <w:tr w:rsidR="0085747A" w:rsidRPr="009C54AE" w14:paraId="67B1D8A2" w14:textId="77777777" w:rsidTr="00FD1FDB">
        <w:tc>
          <w:tcPr>
            <w:tcW w:w="2694" w:type="dxa"/>
            <w:vAlign w:val="center"/>
          </w:tcPr>
          <w:p w14:paraId="228570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39C7C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1FDB" w:rsidRPr="009C54AE" w14:paraId="706C1CBC" w14:textId="77777777" w:rsidTr="00FD1FDB">
        <w:tc>
          <w:tcPr>
            <w:tcW w:w="2694" w:type="dxa"/>
            <w:vAlign w:val="center"/>
          </w:tcPr>
          <w:p w14:paraId="2CD0B9A9" w14:textId="77777777" w:rsidR="00FD1FDB" w:rsidRPr="009C54AE" w:rsidRDefault="00FD1FDB" w:rsidP="00FD1FD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5711" w14:textId="7EBE29B4" w:rsidR="00FD1FDB" w:rsidRPr="009C54AE" w:rsidRDefault="00FD1FDB" w:rsidP="00FD1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D1FDB" w:rsidRPr="009C54AE" w14:paraId="33AC4BC7" w14:textId="77777777" w:rsidTr="00FD1FDB">
        <w:tc>
          <w:tcPr>
            <w:tcW w:w="2694" w:type="dxa"/>
            <w:vAlign w:val="center"/>
          </w:tcPr>
          <w:p w14:paraId="7E975845" w14:textId="77777777" w:rsidR="00FD1FDB" w:rsidRPr="009C54AE" w:rsidRDefault="00FD1FDB" w:rsidP="00FD1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225890" w14:textId="6360BF59" w:rsidR="00FD1FDB" w:rsidRPr="009C54AE" w:rsidRDefault="00FD1FDB" w:rsidP="00FD1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5906B11" w14:textId="77777777" w:rsidTr="00FD1FDB">
        <w:tc>
          <w:tcPr>
            <w:tcW w:w="2694" w:type="dxa"/>
            <w:vAlign w:val="center"/>
          </w:tcPr>
          <w:p w14:paraId="73E3E5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E2F2FC" w14:textId="5C398734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7AFCBE4" w14:textId="77777777" w:rsidTr="00FD1FDB">
        <w:tc>
          <w:tcPr>
            <w:tcW w:w="2694" w:type="dxa"/>
            <w:vAlign w:val="center"/>
          </w:tcPr>
          <w:p w14:paraId="1068238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2795F0" w14:textId="243C4616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22BBF688" w14:textId="77777777" w:rsidTr="00FD1FDB">
        <w:tc>
          <w:tcPr>
            <w:tcW w:w="2694" w:type="dxa"/>
            <w:vAlign w:val="center"/>
          </w:tcPr>
          <w:p w14:paraId="6E2DAA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E13505" w14:textId="4AEB41A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A084C50" w14:textId="77777777" w:rsidTr="00FD1FDB">
        <w:tc>
          <w:tcPr>
            <w:tcW w:w="2694" w:type="dxa"/>
            <w:vAlign w:val="center"/>
          </w:tcPr>
          <w:p w14:paraId="1FED80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B221B" w14:textId="0CF261C9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431C1D" w14:textId="77777777" w:rsidTr="00FD1FDB">
        <w:tc>
          <w:tcPr>
            <w:tcW w:w="2694" w:type="dxa"/>
            <w:vAlign w:val="center"/>
          </w:tcPr>
          <w:p w14:paraId="1B645F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1FBBB" w14:textId="58F763FF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78D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E34DD2">
              <w:rPr>
                <w:rFonts w:ascii="Corbel" w:hAnsi="Corbel"/>
                <w:b w:val="0"/>
                <w:sz w:val="24"/>
                <w:szCs w:val="24"/>
              </w:rPr>
              <w:t>, III semestr</w:t>
            </w:r>
          </w:p>
        </w:tc>
      </w:tr>
      <w:tr w:rsidR="0085747A" w:rsidRPr="009C54AE" w14:paraId="028F6374" w14:textId="77777777" w:rsidTr="00FD1FDB">
        <w:tc>
          <w:tcPr>
            <w:tcW w:w="2694" w:type="dxa"/>
            <w:vAlign w:val="center"/>
          </w:tcPr>
          <w:p w14:paraId="7A9A3C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5D4BF" w14:textId="4198A65F" w:rsidR="0085747A" w:rsidRPr="009C54AE" w:rsidRDefault="006460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7D124EFB" w14:textId="77777777" w:rsidTr="00FD1FDB">
        <w:tc>
          <w:tcPr>
            <w:tcW w:w="2694" w:type="dxa"/>
            <w:vAlign w:val="center"/>
          </w:tcPr>
          <w:p w14:paraId="51E7183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996707" w14:textId="78C3686F" w:rsidR="00923D7D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595F1BC4" w14:textId="77777777" w:rsidTr="00FD1FDB">
        <w:tc>
          <w:tcPr>
            <w:tcW w:w="2694" w:type="dxa"/>
            <w:vAlign w:val="center"/>
          </w:tcPr>
          <w:p w14:paraId="426CF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9C9077" w14:textId="6625B443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4F50449C" w14:textId="77777777" w:rsidTr="00FD1FDB">
        <w:tc>
          <w:tcPr>
            <w:tcW w:w="2694" w:type="dxa"/>
            <w:vAlign w:val="center"/>
          </w:tcPr>
          <w:p w14:paraId="30B915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818821" w14:textId="1FEC00E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556500B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D969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0C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E55D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E0EFA45" w14:textId="77777777" w:rsidTr="00490D9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B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107A8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2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F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D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A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B3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A3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8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63C404" w14:textId="77777777" w:rsidTr="00490D9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E40" w14:textId="6D9CD813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80C0" w14:textId="7042383E" w:rsidR="00015B8F" w:rsidRPr="009C54AE" w:rsidRDefault="009D78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1733" w14:textId="25C4216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4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81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A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0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3C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0C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8DC6" w14:textId="3CFEA50E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6AD9B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3034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47C60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8404AE" w14:textId="773C9100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B46BC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2D4EDC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0D970E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237F8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2D4EDC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DFF5B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E27CF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109D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DFC2B8" w14:textId="77777777" w:rsidTr="00745302">
        <w:tc>
          <w:tcPr>
            <w:tcW w:w="9670" w:type="dxa"/>
          </w:tcPr>
          <w:p w14:paraId="10443FFA" w14:textId="0884868B" w:rsidR="0085747A" w:rsidRPr="009C54AE" w:rsidRDefault="00490D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2557017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43DBED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CE5E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AD1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41C92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CE7C4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29337F7" w14:textId="77777777" w:rsidTr="00644F5F">
        <w:tc>
          <w:tcPr>
            <w:tcW w:w="843" w:type="dxa"/>
            <w:vAlign w:val="center"/>
          </w:tcPr>
          <w:p w14:paraId="4581FEC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718842B" w14:textId="1EA9455C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politycznymi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rozwiąza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niami związanymi z obecnością w przestrzeni społecznej różnych grup kulturowych </w:t>
            </w:r>
          </w:p>
        </w:tc>
      </w:tr>
      <w:tr w:rsidR="0085747A" w:rsidRPr="009C54AE" w14:paraId="7938BA0F" w14:textId="77777777" w:rsidTr="00644F5F">
        <w:tc>
          <w:tcPr>
            <w:tcW w:w="843" w:type="dxa"/>
            <w:vAlign w:val="center"/>
          </w:tcPr>
          <w:p w14:paraId="688C4AEA" w14:textId="1971F12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4F5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922DB02" w14:textId="12336473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Unaocznienie studentom konieczności dialogu i pokojowego współistnienia różnych wspólnot kulturowych</w:t>
            </w:r>
            <w:r>
              <w:t xml:space="preserve"> oraz w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yczulenie na etyczne, prawne i polityczne dylematy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 wielokulturowością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>uwrażliwienie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na różnorodność kulturową</w:t>
            </w:r>
          </w:p>
        </w:tc>
      </w:tr>
    </w:tbl>
    <w:p w14:paraId="1046C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16FA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A8D9B5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597DE92" w14:textId="77777777" w:rsidTr="00AE33C8">
        <w:tc>
          <w:tcPr>
            <w:tcW w:w="1681" w:type="dxa"/>
            <w:vAlign w:val="center"/>
          </w:tcPr>
          <w:p w14:paraId="658D2EF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50D7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564B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731772" w14:textId="77777777" w:rsidTr="00AE33C8">
        <w:tc>
          <w:tcPr>
            <w:tcW w:w="1681" w:type="dxa"/>
          </w:tcPr>
          <w:p w14:paraId="5E428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981C4E3" w14:textId="11FB3146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AE33C8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przyjęciem przez państwa świata różnych modeli wielokulturowości, potrafi rozpoznawać i krytycznie analizować pojawiające się w praktyce politycznej problemy z tym związane.</w:t>
            </w:r>
          </w:p>
        </w:tc>
        <w:tc>
          <w:tcPr>
            <w:tcW w:w="1865" w:type="dxa"/>
          </w:tcPr>
          <w:p w14:paraId="426B1E38" w14:textId="2E2F366E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93EB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AE33C8" w:rsidRPr="009C54AE" w14:paraId="3274BD57" w14:textId="77777777" w:rsidTr="00AE33C8">
        <w:tc>
          <w:tcPr>
            <w:tcW w:w="1681" w:type="dxa"/>
          </w:tcPr>
          <w:p w14:paraId="345746BC" w14:textId="77777777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41575E" w14:textId="2CE0090A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Potrafi,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analizować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orakie praktyczne zastosowania różnych modeli wielokulturowości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określić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przydatność w praktyce politycznej</w:t>
            </w:r>
          </w:p>
        </w:tc>
        <w:tc>
          <w:tcPr>
            <w:tcW w:w="1865" w:type="dxa"/>
          </w:tcPr>
          <w:p w14:paraId="4CC1660C" w14:textId="36443DF3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93EB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AE33C8" w:rsidRPr="009C54AE" w14:paraId="56A2945A" w14:textId="77777777" w:rsidTr="00AE33C8">
        <w:tc>
          <w:tcPr>
            <w:tcW w:w="1681" w:type="dxa"/>
          </w:tcPr>
          <w:p w14:paraId="43908A6C" w14:textId="5D74C4C2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B1B2695" w14:textId="398D2EF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życie społeczne i polityczne a także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>komunikację międzykulturową i odpowiedzialnego pełnienia ról zawodowych w tym kontekście</w:t>
            </w:r>
          </w:p>
        </w:tc>
        <w:tc>
          <w:tcPr>
            <w:tcW w:w="1865" w:type="dxa"/>
          </w:tcPr>
          <w:p w14:paraId="7BA3D155" w14:textId="375E833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221E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0783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95D851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3065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B5313E" w14:textId="77777777" w:rsidTr="00923D7D">
        <w:tc>
          <w:tcPr>
            <w:tcW w:w="9639" w:type="dxa"/>
          </w:tcPr>
          <w:p w14:paraId="30BD140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B6D75E" w14:textId="77777777" w:rsidTr="00923D7D">
        <w:tc>
          <w:tcPr>
            <w:tcW w:w="9639" w:type="dxa"/>
          </w:tcPr>
          <w:p w14:paraId="0A12A363" w14:textId="77777777" w:rsidR="002173F4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 definicja kultury i wielokulturowości</w:t>
            </w:r>
          </w:p>
          <w:p w14:paraId="05219DEB" w14:textId="36E77711" w:rsidR="008F3A5E" w:rsidRDefault="002173F4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8F3A5E">
              <w:rPr>
                <w:rFonts w:ascii="Corbel" w:hAnsi="Corbel"/>
                <w:sz w:val="24"/>
                <w:szCs w:val="24"/>
              </w:rPr>
              <w:t>eoretyczne modele wielokulturowości (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Ch. Taylor, </w:t>
            </w:r>
            <w:r w:rsidR="008F3A5E">
              <w:rPr>
                <w:rFonts w:ascii="Corbel" w:hAnsi="Corbel"/>
                <w:sz w:val="24"/>
                <w:szCs w:val="24"/>
              </w:rPr>
              <w:t>W. Kymlicka,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I. </w:t>
            </w:r>
            <w:r>
              <w:rPr>
                <w:rFonts w:ascii="Corbel" w:hAnsi="Corbel"/>
                <w:sz w:val="24"/>
                <w:szCs w:val="24"/>
              </w:rPr>
              <w:t>Young</w:t>
            </w:r>
            <w:r w:rsidR="001D6538">
              <w:rPr>
                <w:rFonts w:ascii="Corbel" w:hAnsi="Corbel"/>
                <w:sz w:val="24"/>
                <w:szCs w:val="24"/>
              </w:rPr>
              <w:t>, T. Buksiński)</w:t>
            </w:r>
          </w:p>
          <w:p w14:paraId="37A675F5" w14:textId="35AF5E19" w:rsidR="00881655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praktyk (polityk) wielokulturowości ze względu na kryteria, takie jak: wielokulturowość w aktach prawnych, programach szkolnych,  </w:t>
            </w:r>
            <w:r w:rsidR="00911732">
              <w:rPr>
                <w:rFonts w:ascii="Corbel" w:hAnsi="Corbel"/>
                <w:sz w:val="24"/>
                <w:szCs w:val="24"/>
              </w:rPr>
              <w:t>itp.</w:t>
            </w:r>
          </w:p>
          <w:p w14:paraId="0FF78EF8" w14:textId="39A73FEB" w:rsidR="0085747A" w:rsidRDefault="00911732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ielokulturowość </w:t>
            </w:r>
            <w:r w:rsidR="008F3A5E">
              <w:rPr>
                <w:rFonts w:ascii="Corbel" w:hAnsi="Corbel"/>
                <w:sz w:val="24"/>
                <w:szCs w:val="24"/>
              </w:rPr>
              <w:t>mocn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umiarkowan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słab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81655">
              <w:rPr>
                <w:rFonts w:ascii="Corbel" w:hAnsi="Corbel"/>
                <w:sz w:val="24"/>
                <w:szCs w:val="24"/>
              </w:rPr>
              <w:t>.</w:t>
            </w:r>
          </w:p>
          <w:p w14:paraId="69B2CD76" w14:textId="706B83C4" w:rsidR="008F3A5E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realizacji różnych modeli wielokulturowości w konkretnych państwach:</w:t>
            </w:r>
          </w:p>
          <w:p w14:paraId="6D27F85B" w14:textId="22829F23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F3A5E">
              <w:rPr>
                <w:rFonts w:ascii="Corbel" w:hAnsi="Corbel"/>
                <w:sz w:val="24"/>
                <w:szCs w:val="24"/>
              </w:rPr>
              <w:t>model kanadyjski, model australijski</w:t>
            </w:r>
          </w:p>
          <w:p w14:paraId="61025229" w14:textId="5E69D0AD" w:rsidR="008F3A5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USA, Niemcy, Francja</w:t>
            </w:r>
            <w:r w:rsidR="00881655">
              <w:rPr>
                <w:rFonts w:ascii="Corbel" w:hAnsi="Corbel"/>
                <w:sz w:val="24"/>
                <w:szCs w:val="24"/>
              </w:rPr>
              <w:t>, Wielka Brytania, Włochy, Rosja</w:t>
            </w:r>
          </w:p>
          <w:p w14:paraId="1D50C156" w14:textId="68CF8870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Polska i jej specyfika </w:t>
            </w:r>
          </w:p>
          <w:p w14:paraId="222F1149" w14:textId="477CE457" w:rsidR="008F3A5E" w:rsidRPr="009C54A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64D10CB" w14:textId="77777777" w:rsidTr="00923D7D">
        <w:tc>
          <w:tcPr>
            <w:tcW w:w="9639" w:type="dxa"/>
          </w:tcPr>
          <w:p w14:paraId="3B70ED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3E5828C" w14:textId="77777777" w:rsidTr="00923D7D">
        <w:tc>
          <w:tcPr>
            <w:tcW w:w="9639" w:type="dxa"/>
          </w:tcPr>
          <w:p w14:paraId="058A40D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CDE8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5F9C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304B4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CE5E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08C1D0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A41FD57" w14:textId="77777777" w:rsidR="00153C41" w:rsidRPr="001D65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490D9A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metody kształcenia na odległość</w:t>
      </w:r>
      <w:r w:rsidR="0085747A" w:rsidRPr="001D653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</w:p>
    <w:p w14:paraId="00A0D91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5B5CD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0670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D4A9F7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894D5C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99A17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0492BC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46B77" w:rsidRPr="009C54AE" w14:paraId="05FD1192" w14:textId="77777777" w:rsidTr="002F705D">
        <w:tc>
          <w:tcPr>
            <w:tcW w:w="1962" w:type="dxa"/>
            <w:vAlign w:val="center"/>
          </w:tcPr>
          <w:p w14:paraId="0220B5A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E58B0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01370B2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4D755C0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016E9B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46B77" w:rsidRPr="009C54AE" w14:paraId="4AF22B40" w14:textId="77777777" w:rsidTr="002F705D">
        <w:tc>
          <w:tcPr>
            <w:tcW w:w="1962" w:type="dxa"/>
          </w:tcPr>
          <w:p w14:paraId="5897B8A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F9485E3" w14:textId="5CF8C3FE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praca pisemna</w:t>
            </w:r>
          </w:p>
        </w:tc>
        <w:tc>
          <w:tcPr>
            <w:tcW w:w="2117" w:type="dxa"/>
          </w:tcPr>
          <w:p w14:paraId="0FE1226B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3FE1144F" w14:textId="77777777" w:rsidTr="002F705D">
        <w:tc>
          <w:tcPr>
            <w:tcW w:w="1962" w:type="dxa"/>
          </w:tcPr>
          <w:p w14:paraId="477221E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08C3540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1DE39BEA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5DBAA80F" w14:textId="77777777" w:rsidTr="002F705D">
        <w:tc>
          <w:tcPr>
            <w:tcW w:w="1962" w:type="dxa"/>
          </w:tcPr>
          <w:p w14:paraId="38D4F7C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D332E37" w14:textId="7FEC1EF2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</w:t>
            </w:r>
          </w:p>
        </w:tc>
        <w:tc>
          <w:tcPr>
            <w:tcW w:w="2117" w:type="dxa"/>
          </w:tcPr>
          <w:p w14:paraId="0F80DD6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CCE3A0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47AE0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13AD1E5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46B77" w:rsidRPr="009C54AE" w14:paraId="76A0DAD8" w14:textId="77777777" w:rsidTr="002F705D">
        <w:tc>
          <w:tcPr>
            <w:tcW w:w="9670" w:type="dxa"/>
          </w:tcPr>
          <w:p w14:paraId="5893150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9AC1C1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obecność, aktywność na zajęciach oraz praca pisemna</w:t>
            </w:r>
          </w:p>
          <w:p w14:paraId="5507C787" w14:textId="77777777" w:rsidR="00546B77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Szczegółowe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aktywności na zajęciach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267E6BA6" w14:textId="77777777" w:rsidR="00546B77" w:rsidRPr="00210ABC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 oceny pracy pisemnej: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AF47E7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Kryteria szczegółowe: 0-25 pkt – 2,0; 26-30 pkt – 3,0;31-35 pkt  – 3,5;36-40 pkt  – 4,0;41-45  pkt– 4,5;46-50 pkt – 5,0</w:t>
            </w:r>
          </w:p>
          <w:p w14:paraId="70A4A02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6F7B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12FC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223D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7E4D296F" w14:textId="77777777" w:rsidTr="003E1941">
        <w:tc>
          <w:tcPr>
            <w:tcW w:w="4962" w:type="dxa"/>
            <w:vAlign w:val="center"/>
          </w:tcPr>
          <w:p w14:paraId="1BAFAB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659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B3D6F6" w14:textId="77777777" w:rsidTr="00923D7D">
        <w:tc>
          <w:tcPr>
            <w:tcW w:w="4962" w:type="dxa"/>
          </w:tcPr>
          <w:p w14:paraId="713B7B16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EDED43" w14:textId="0588807A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5767511" w14:textId="77777777" w:rsidTr="00923D7D">
        <w:tc>
          <w:tcPr>
            <w:tcW w:w="4962" w:type="dxa"/>
          </w:tcPr>
          <w:p w14:paraId="614AA15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1C57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5F5616" w14:textId="2ADCEF7E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CAE156" w14:textId="77777777" w:rsidTr="00923D7D">
        <w:tc>
          <w:tcPr>
            <w:tcW w:w="4962" w:type="dxa"/>
          </w:tcPr>
          <w:p w14:paraId="7C75D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FAB5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9AA578" w14:textId="61AB45AB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0382059" w14:textId="77777777" w:rsidTr="00923D7D">
        <w:tc>
          <w:tcPr>
            <w:tcW w:w="4962" w:type="dxa"/>
          </w:tcPr>
          <w:p w14:paraId="173353B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1F8B84" w14:textId="5BD920BD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86BA4B9" w14:textId="77777777" w:rsidTr="00923D7D">
        <w:tc>
          <w:tcPr>
            <w:tcW w:w="4962" w:type="dxa"/>
          </w:tcPr>
          <w:p w14:paraId="043D9E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EAAFEB" w14:textId="54491B60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9B127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1F4C9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A51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0371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0A52E05" w14:textId="77777777" w:rsidTr="0071620A">
        <w:trPr>
          <w:trHeight w:val="397"/>
        </w:trPr>
        <w:tc>
          <w:tcPr>
            <w:tcW w:w="3544" w:type="dxa"/>
          </w:tcPr>
          <w:p w14:paraId="786DA9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FA0B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DC32EFF" w14:textId="77777777" w:rsidTr="0071620A">
        <w:trPr>
          <w:trHeight w:val="397"/>
        </w:trPr>
        <w:tc>
          <w:tcPr>
            <w:tcW w:w="3544" w:type="dxa"/>
          </w:tcPr>
          <w:p w14:paraId="2BE333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3802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EEED7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17C4D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E66BC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D6538" w14:paraId="3CA7A045" w14:textId="77777777" w:rsidTr="0071620A">
        <w:trPr>
          <w:trHeight w:val="397"/>
        </w:trPr>
        <w:tc>
          <w:tcPr>
            <w:tcW w:w="7513" w:type="dxa"/>
          </w:tcPr>
          <w:p w14:paraId="6AAE2567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Literatura podstawowa:</w:t>
            </w:r>
          </w:p>
          <w:p w14:paraId="16E4C2EC" w14:textId="604BDEEE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Karolina Golemo,</w:t>
            </w:r>
            <w:r w:rsidR="00911732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sz w:val="26"/>
                <w:szCs w:val="26"/>
              </w:rPr>
              <w:t xml:space="preserve">Tadeusz Paleczny, Elżbieta Wiącek (red.),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Wzory wielokulturowości we współczesnym świecie</w:t>
            </w:r>
            <w:r w:rsidRPr="001D6538">
              <w:rPr>
                <w:b w:val="0"/>
                <w:smallCaps w:val="0"/>
                <w:sz w:val="26"/>
                <w:szCs w:val="26"/>
              </w:rPr>
              <w:t>, Wydawnictwo Uniwersytetu Jagiellońskiego, Kraków</w:t>
            </w:r>
            <w:r w:rsidR="001D6538" w:rsidRPr="001D6538">
              <w:rPr>
                <w:b w:val="0"/>
                <w:smallCaps w:val="0"/>
                <w:sz w:val="26"/>
                <w:szCs w:val="26"/>
              </w:rPr>
              <w:t xml:space="preserve"> 2006</w:t>
            </w:r>
            <w:r w:rsidRPr="001D6538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324035C4" w14:textId="45B14C8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Kinowska Zofia, 2016,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Idea australijskiej wielokulturowości w perspektywie kryzysu migracyjnego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„Studia Polityczne”, nr 3, s. 31–46.</w:t>
            </w:r>
          </w:p>
          <w:p w14:paraId="05C80423" w14:textId="5EC74143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Dobrowolska-Polak Joanna, 2017,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Proces kształtowania niemieckiej kultury otwartości wobec imigrantów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„Przegląd Strategiczny”, nr 10, s. 407–421.</w:t>
            </w:r>
          </w:p>
          <w:p w14:paraId="62F28D92" w14:textId="13ADB018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Konrad Hugo Jarausch: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Po Hitlerze: powrót Niemców do cywilizowanego świata 1945-1995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 Jacek Serwański (tłum.). Poznań: 2013</w:t>
            </w:r>
          </w:p>
          <w:p w14:paraId="13E808E9" w14:textId="77777777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Marta Kijewska-Trembecka.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Jak zostać Kanadyjczykiem.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„Miesięcznik Znak”. Styczeń 2019, nr 764, 2019.</w:t>
            </w:r>
          </w:p>
          <w:p w14:paraId="2DA152F6" w14:textId="65863F9F" w:rsidR="006C4B6A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Marian Kempny, Alina Kapciak, Sławomir Łodziński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U progu wielokulturowości. Nowe oblicza społeczeństwa polskiego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Oficyna Naukowa,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1997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14C09F30" w14:textId="107F954E" w:rsidR="006C4B6A" w:rsidRPr="001D6538" w:rsidRDefault="006C4B6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M. Cybulski,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 xml:space="preserve">Społeczeństwo wielokulturowe w Polsce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[w:]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Pacjent odmienny kulturowo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Krajewska-Kułak E., Guzowski A., Bejda G., Lankau A., (red.), Wydawnictwo Naukowe SILVA RERUM Poznań 2015wyd. Silva Rerum, Poznań, 2015.</w:t>
            </w:r>
          </w:p>
        </w:tc>
      </w:tr>
      <w:tr w:rsidR="0085747A" w:rsidRPr="001D6538" w14:paraId="25F6F4C1" w14:textId="77777777" w:rsidTr="0071620A">
        <w:trPr>
          <w:trHeight w:val="397"/>
        </w:trPr>
        <w:tc>
          <w:tcPr>
            <w:tcW w:w="7513" w:type="dxa"/>
          </w:tcPr>
          <w:p w14:paraId="7F076970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lastRenderedPageBreak/>
              <w:t xml:space="preserve">Literatura uzupełniająca: </w:t>
            </w:r>
          </w:p>
          <w:p w14:paraId="18A83EAA" w14:textId="34CB69B6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Appadurai Arjun, </w:t>
            </w:r>
            <w:r w:rsidRPr="0099503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Strach przed mniejszościami. Esej o geografii gniewu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 Marta Bucholc,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Wydawnictwo Naukowe PWN,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749CFDB3" w14:textId="55E4B7F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Fanon Frantz, 1985,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Wyklęty lud ziemi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 Hanna Tygielska, Państwowy Instytut Wydawniczy, Warszawa.</w:t>
            </w:r>
          </w:p>
          <w:p w14:paraId="1BDC6D49" w14:textId="43C61B3E" w:rsid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2007,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Klęska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„Gazeta Wyborcza”, 3–4 l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>utego 2007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5F552DC9" w14:textId="2851D039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Tożsamość. Współczesna polityka tożsamościowa i walka o uznanie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Jan Pyka, Dom Wydawniczy Rebis, Poznań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801777B" w14:textId="321F2A1F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Gęsiak Leszek, 2007, </w:t>
            </w:r>
            <w:r w:rsidRPr="00D30D8C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Wielokulturowość. Rola religii w dynamice zjawiska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Wydawnictwo WAM,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Krakó</w:t>
            </w:r>
            <w:r w:rsidR="00BC63B4" w:rsidRPr="001D6538">
              <w:rPr>
                <w:b w:val="0"/>
                <w:smallCaps w:val="0"/>
                <w:color w:val="000000"/>
                <w:sz w:val="26"/>
                <w:szCs w:val="26"/>
              </w:rPr>
              <w:t>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2007;</w:t>
            </w:r>
          </w:p>
          <w:p w14:paraId="1193136D" w14:textId="222F58DB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Anna Siewierska-Chmaj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 pułapce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Wydawnictwa UniwersytetuWarszawskiego–Wyższa Szkoła Informatyki i Zarządzania 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Rzeszowie, Warszawa–Rzeszów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2016</w:t>
            </w:r>
          </w:p>
          <w:p w14:paraId="05BC5AE0" w14:textId="193A4149" w:rsidR="000D6E59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Anna Śliz, Marek S. Szczepański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Wielokulturowość: konflikt czy koegzystencja?,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Wydawnictwo IFiS PAN,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Warszawa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2011.</w:t>
            </w:r>
          </w:p>
        </w:tc>
      </w:tr>
    </w:tbl>
    <w:p w14:paraId="0E185E7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BB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2F98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8873A" w14:textId="77777777" w:rsidR="00D37D00" w:rsidRDefault="00D37D00" w:rsidP="00C16ABF">
      <w:pPr>
        <w:spacing w:after="0" w:line="240" w:lineRule="auto"/>
      </w:pPr>
      <w:r>
        <w:separator/>
      </w:r>
    </w:p>
  </w:endnote>
  <w:endnote w:type="continuationSeparator" w:id="0">
    <w:p w14:paraId="6F8EE8B2" w14:textId="77777777" w:rsidR="00D37D00" w:rsidRDefault="00D37D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7A9B9" w14:textId="77777777" w:rsidR="00D37D00" w:rsidRDefault="00D37D00" w:rsidP="00C16ABF">
      <w:pPr>
        <w:spacing w:after="0" w:line="240" w:lineRule="auto"/>
      </w:pPr>
      <w:r>
        <w:separator/>
      </w:r>
    </w:p>
  </w:footnote>
  <w:footnote w:type="continuationSeparator" w:id="0">
    <w:p w14:paraId="343E527C" w14:textId="77777777" w:rsidR="00D37D00" w:rsidRDefault="00D37D00" w:rsidP="00C16ABF">
      <w:pPr>
        <w:spacing w:after="0" w:line="240" w:lineRule="auto"/>
      </w:pPr>
      <w:r>
        <w:continuationSeparator/>
      </w:r>
    </w:p>
  </w:footnote>
  <w:footnote w:id="1">
    <w:p w14:paraId="0CECDAD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73CBC"/>
    <w:multiLevelType w:val="hybridMultilevel"/>
    <w:tmpl w:val="71924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519328">
    <w:abstractNumId w:val="0"/>
  </w:num>
  <w:num w:numId="2" w16cid:durableId="173939832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6E5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38"/>
    <w:rsid w:val="001D657B"/>
    <w:rsid w:val="001D7B54"/>
    <w:rsid w:val="001E0209"/>
    <w:rsid w:val="001E38E2"/>
    <w:rsid w:val="001F2CA2"/>
    <w:rsid w:val="002144C0"/>
    <w:rsid w:val="002173F4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823"/>
    <w:rsid w:val="002A671D"/>
    <w:rsid w:val="002B2B07"/>
    <w:rsid w:val="002B4D55"/>
    <w:rsid w:val="002B5EA0"/>
    <w:rsid w:val="002B6119"/>
    <w:rsid w:val="002C1F06"/>
    <w:rsid w:val="002D3375"/>
    <w:rsid w:val="002D4EDC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70F8"/>
    <w:rsid w:val="003C0BAE"/>
    <w:rsid w:val="003D18A9"/>
    <w:rsid w:val="003D6CE2"/>
    <w:rsid w:val="003D70BA"/>
    <w:rsid w:val="003E1941"/>
    <w:rsid w:val="003E2FE6"/>
    <w:rsid w:val="003E49D5"/>
    <w:rsid w:val="003F38C0"/>
    <w:rsid w:val="00411CA1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6FFC"/>
    <w:rsid w:val="00490D9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E8C"/>
    <w:rsid w:val="005363C4"/>
    <w:rsid w:val="00536BDE"/>
    <w:rsid w:val="00543ACC"/>
    <w:rsid w:val="00546B77"/>
    <w:rsid w:val="0056696D"/>
    <w:rsid w:val="005760DB"/>
    <w:rsid w:val="00593EB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29E6"/>
    <w:rsid w:val="00617230"/>
    <w:rsid w:val="00621CE1"/>
    <w:rsid w:val="00621F0C"/>
    <w:rsid w:val="00627FC9"/>
    <w:rsid w:val="00644F5F"/>
    <w:rsid w:val="006460DA"/>
    <w:rsid w:val="00647FA8"/>
    <w:rsid w:val="00650C5F"/>
    <w:rsid w:val="00654934"/>
    <w:rsid w:val="006620D9"/>
    <w:rsid w:val="00671958"/>
    <w:rsid w:val="00675843"/>
    <w:rsid w:val="00696477"/>
    <w:rsid w:val="006C4B6A"/>
    <w:rsid w:val="006D050F"/>
    <w:rsid w:val="006D6139"/>
    <w:rsid w:val="006E5C44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B91"/>
    <w:rsid w:val="007A4022"/>
    <w:rsid w:val="007A6E6E"/>
    <w:rsid w:val="007C3299"/>
    <w:rsid w:val="007C3BCC"/>
    <w:rsid w:val="007C4546"/>
    <w:rsid w:val="007D125A"/>
    <w:rsid w:val="007D6E56"/>
    <w:rsid w:val="007F1652"/>
    <w:rsid w:val="007F4155"/>
    <w:rsid w:val="0081554D"/>
    <w:rsid w:val="0081707E"/>
    <w:rsid w:val="00817B6C"/>
    <w:rsid w:val="00827BB2"/>
    <w:rsid w:val="008449B3"/>
    <w:rsid w:val="008557EC"/>
    <w:rsid w:val="0085747A"/>
    <w:rsid w:val="0088165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E"/>
    <w:rsid w:val="008F6E29"/>
    <w:rsid w:val="00911732"/>
    <w:rsid w:val="00916188"/>
    <w:rsid w:val="00923D7D"/>
    <w:rsid w:val="009508DF"/>
    <w:rsid w:val="00950DAC"/>
    <w:rsid w:val="00954A07"/>
    <w:rsid w:val="0099503D"/>
    <w:rsid w:val="00997F14"/>
    <w:rsid w:val="009A29B8"/>
    <w:rsid w:val="009A78D9"/>
    <w:rsid w:val="009C1331"/>
    <w:rsid w:val="009C3E31"/>
    <w:rsid w:val="009C54AE"/>
    <w:rsid w:val="009C788E"/>
    <w:rsid w:val="009D78D8"/>
    <w:rsid w:val="009E0BC9"/>
    <w:rsid w:val="009E3B41"/>
    <w:rsid w:val="009F3C5C"/>
    <w:rsid w:val="009F4610"/>
    <w:rsid w:val="00A00ECC"/>
    <w:rsid w:val="00A05211"/>
    <w:rsid w:val="00A155EE"/>
    <w:rsid w:val="00A2245B"/>
    <w:rsid w:val="00A30110"/>
    <w:rsid w:val="00A36899"/>
    <w:rsid w:val="00A371F6"/>
    <w:rsid w:val="00A41C91"/>
    <w:rsid w:val="00A43BF6"/>
    <w:rsid w:val="00A53FA5"/>
    <w:rsid w:val="00A54817"/>
    <w:rsid w:val="00A601C8"/>
    <w:rsid w:val="00A60799"/>
    <w:rsid w:val="00A84C85"/>
    <w:rsid w:val="00A94EF9"/>
    <w:rsid w:val="00A97DE1"/>
    <w:rsid w:val="00AB053C"/>
    <w:rsid w:val="00AC1E8C"/>
    <w:rsid w:val="00AC3314"/>
    <w:rsid w:val="00AD1146"/>
    <w:rsid w:val="00AD27D3"/>
    <w:rsid w:val="00AD66D6"/>
    <w:rsid w:val="00AE1160"/>
    <w:rsid w:val="00AE203C"/>
    <w:rsid w:val="00AE2E74"/>
    <w:rsid w:val="00AE33C8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C19DE"/>
    <w:rsid w:val="00BC63B4"/>
    <w:rsid w:val="00BD3869"/>
    <w:rsid w:val="00BD66E9"/>
    <w:rsid w:val="00BD6FF4"/>
    <w:rsid w:val="00BF2C41"/>
    <w:rsid w:val="00BF2E2E"/>
    <w:rsid w:val="00BF52E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2591"/>
    <w:rsid w:val="00CD6897"/>
    <w:rsid w:val="00CE5BAC"/>
    <w:rsid w:val="00CF25BE"/>
    <w:rsid w:val="00CF2F32"/>
    <w:rsid w:val="00CF78ED"/>
    <w:rsid w:val="00D02356"/>
    <w:rsid w:val="00D02B25"/>
    <w:rsid w:val="00D02EBA"/>
    <w:rsid w:val="00D11185"/>
    <w:rsid w:val="00D17C3C"/>
    <w:rsid w:val="00D26B2C"/>
    <w:rsid w:val="00D30D8C"/>
    <w:rsid w:val="00D352C9"/>
    <w:rsid w:val="00D37D00"/>
    <w:rsid w:val="00D425B2"/>
    <w:rsid w:val="00D428D6"/>
    <w:rsid w:val="00D552B2"/>
    <w:rsid w:val="00D608D1"/>
    <w:rsid w:val="00D74119"/>
    <w:rsid w:val="00D8075B"/>
    <w:rsid w:val="00D8678B"/>
    <w:rsid w:val="00DA2114"/>
    <w:rsid w:val="00DB202B"/>
    <w:rsid w:val="00DC4E42"/>
    <w:rsid w:val="00DE09C0"/>
    <w:rsid w:val="00DE4A14"/>
    <w:rsid w:val="00DF1A0B"/>
    <w:rsid w:val="00DF320D"/>
    <w:rsid w:val="00DF71C8"/>
    <w:rsid w:val="00E129B8"/>
    <w:rsid w:val="00E21E7D"/>
    <w:rsid w:val="00E22FBC"/>
    <w:rsid w:val="00E24BF5"/>
    <w:rsid w:val="00E25338"/>
    <w:rsid w:val="00E34DD2"/>
    <w:rsid w:val="00E51E44"/>
    <w:rsid w:val="00E63348"/>
    <w:rsid w:val="00E77E88"/>
    <w:rsid w:val="00E8107D"/>
    <w:rsid w:val="00E960BB"/>
    <w:rsid w:val="00EA2074"/>
    <w:rsid w:val="00EA4832"/>
    <w:rsid w:val="00EA4E9D"/>
    <w:rsid w:val="00EA7F5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81E"/>
    <w:rsid w:val="00FC3F45"/>
    <w:rsid w:val="00FD1FD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D21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D7240-E100-431B-B3FF-B91A2329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75</TotalTime>
  <Pages>1</Pages>
  <Words>1163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32</cp:revision>
  <cp:lastPrinted>2019-02-06T12:12:00Z</cp:lastPrinted>
  <dcterms:created xsi:type="dcterms:W3CDTF">2021-01-02T09:08:00Z</dcterms:created>
  <dcterms:modified xsi:type="dcterms:W3CDTF">2026-09-03T14:08:00Z</dcterms:modified>
</cp:coreProperties>
</file>